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D75B8" w14:textId="27CC6EB2"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144E (e-meeting)</w:t>
      </w:r>
      <w:r w:rsidRPr="002B64DA">
        <w:rPr>
          <w:rFonts w:ascii="Arial" w:hAnsi="Arial"/>
          <w:b/>
          <w:i/>
          <w:noProof/>
          <w:sz w:val="28"/>
        </w:rPr>
        <w:tab/>
      </w:r>
      <w:r>
        <w:rPr>
          <w:rFonts w:ascii="Arial" w:hAnsi="Arial"/>
          <w:b/>
          <w:i/>
          <w:noProof/>
          <w:sz w:val="28"/>
        </w:rPr>
        <w:t>S2-210</w:t>
      </w:r>
      <w:r w:rsidR="00631CC4">
        <w:rPr>
          <w:rFonts w:ascii="Arial" w:hAnsi="Arial"/>
          <w:b/>
          <w:i/>
          <w:noProof/>
          <w:sz w:val="28"/>
        </w:rPr>
        <w:t>2395</w:t>
      </w:r>
      <w:ins w:id="2" w:author="QCOM-r01" w:date="2021-04-11T23:15:00Z">
        <w:r w:rsidR="004C7800">
          <w:rPr>
            <w:rFonts w:ascii="Arial" w:hAnsi="Arial"/>
            <w:b/>
            <w:i/>
            <w:noProof/>
            <w:sz w:val="28"/>
          </w:rPr>
          <w:t>r0</w:t>
        </w:r>
      </w:ins>
      <w:ins w:id="3" w:author="Murhammer, Leopold" w:date="2021-04-12T11:27:00Z">
        <w:r w:rsidR="00B97E0B">
          <w:rPr>
            <w:rFonts w:ascii="Arial" w:hAnsi="Arial"/>
            <w:b/>
            <w:i/>
            <w:noProof/>
            <w:sz w:val="28"/>
          </w:rPr>
          <w:t>2</w:t>
        </w:r>
      </w:ins>
      <w:ins w:id="4" w:author="QCOM-r01" w:date="2021-04-11T23:15:00Z">
        <w:del w:id="5" w:author="Murhammer, Leopold" w:date="2021-04-12T11:27:00Z">
          <w:r w:rsidR="004C7800" w:rsidDel="00B97E0B">
            <w:rPr>
              <w:rFonts w:ascii="Arial" w:hAnsi="Arial"/>
              <w:b/>
              <w:i/>
              <w:noProof/>
              <w:sz w:val="28"/>
            </w:rPr>
            <w:delText>1</w:delText>
          </w:r>
        </w:del>
      </w:ins>
    </w:p>
    <w:p w14:paraId="5C09D8DA" w14:textId="77777777" w:rsidR="00101E85" w:rsidRPr="001520E1" w:rsidRDefault="00101E85"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12 – 16 April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165082">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165082">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165082">
        <w:tc>
          <w:tcPr>
            <w:tcW w:w="9641" w:type="dxa"/>
            <w:gridSpan w:val="9"/>
            <w:tcBorders>
              <w:left w:val="single" w:sz="4" w:space="0" w:color="auto"/>
              <w:right w:val="single" w:sz="4" w:space="0" w:color="auto"/>
            </w:tcBorders>
          </w:tcPr>
          <w:p w14:paraId="6A6D7FA6" w14:textId="77777777" w:rsidR="00101E85" w:rsidRPr="002B64DA" w:rsidRDefault="00101E85" w:rsidP="00165082">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165082">
        <w:tc>
          <w:tcPr>
            <w:tcW w:w="9641" w:type="dxa"/>
            <w:gridSpan w:val="9"/>
            <w:tcBorders>
              <w:left w:val="single" w:sz="4" w:space="0" w:color="auto"/>
              <w:right w:val="single" w:sz="4" w:space="0" w:color="auto"/>
            </w:tcBorders>
          </w:tcPr>
          <w:p w14:paraId="3BB9881C" w14:textId="77777777" w:rsidR="00101E85" w:rsidRPr="002B64DA" w:rsidRDefault="00101E85" w:rsidP="00165082">
            <w:pPr>
              <w:spacing w:after="0"/>
              <w:rPr>
                <w:rFonts w:ascii="Arial" w:hAnsi="Arial"/>
                <w:noProof/>
                <w:sz w:val="8"/>
                <w:szCs w:val="8"/>
              </w:rPr>
            </w:pPr>
          </w:p>
        </w:tc>
      </w:tr>
      <w:tr w:rsidR="00101E85" w:rsidRPr="002B64DA" w14:paraId="7F0A8B46" w14:textId="77777777" w:rsidTr="00165082">
        <w:tc>
          <w:tcPr>
            <w:tcW w:w="142" w:type="dxa"/>
            <w:tcBorders>
              <w:left w:val="single" w:sz="4" w:space="0" w:color="auto"/>
            </w:tcBorders>
          </w:tcPr>
          <w:p w14:paraId="4E7C245D" w14:textId="77777777" w:rsidR="00101E85" w:rsidRPr="002B64DA" w:rsidRDefault="00101E85" w:rsidP="00165082">
            <w:pPr>
              <w:spacing w:after="0"/>
              <w:jc w:val="right"/>
              <w:rPr>
                <w:rFonts w:ascii="Arial" w:hAnsi="Arial"/>
                <w:noProof/>
              </w:rPr>
            </w:pPr>
          </w:p>
        </w:tc>
        <w:tc>
          <w:tcPr>
            <w:tcW w:w="1559" w:type="dxa"/>
            <w:shd w:val="pct30" w:color="FFFF00" w:fill="auto"/>
          </w:tcPr>
          <w:p w14:paraId="0B8BEA84" w14:textId="77777777" w:rsidR="00101E85" w:rsidRPr="002B64DA" w:rsidRDefault="00101E85" w:rsidP="00165082">
            <w:pPr>
              <w:spacing w:after="0"/>
              <w:jc w:val="right"/>
              <w:rPr>
                <w:rFonts w:ascii="Arial" w:hAnsi="Arial"/>
                <w:b/>
                <w:noProof/>
                <w:sz w:val="28"/>
              </w:rPr>
            </w:pPr>
            <w:r>
              <w:rPr>
                <w:rFonts w:ascii="Arial" w:hAnsi="Arial"/>
                <w:b/>
                <w:noProof/>
                <w:sz w:val="28"/>
              </w:rPr>
              <w:t>23.167</w:t>
            </w:r>
          </w:p>
        </w:tc>
        <w:tc>
          <w:tcPr>
            <w:tcW w:w="709" w:type="dxa"/>
          </w:tcPr>
          <w:p w14:paraId="11B07E8E" w14:textId="77777777" w:rsidR="00101E85" w:rsidRPr="002B64DA" w:rsidRDefault="00101E85" w:rsidP="00165082">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EBB3429" w:rsidR="00101E85" w:rsidRPr="002B64DA" w:rsidRDefault="00101E85" w:rsidP="00165082">
            <w:pPr>
              <w:spacing w:after="0"/>
              <w:rPr>
                <w:rFonts w:ascii="Arial" w:hAnsi="Arial"/>
                <w:noProof/>
              </w:rPr>
            </w:pPr>
            <w:r>
              <w:rPr>
                <w:rFonts w:ascii="Arial" w:hAnsi="Arial"/>
                <w:b/>
                <w:noProof/>
                <w:sz w:val="28"/>
              </w:rPr>
              <w:t>0</w:t>
            </w:r>
            <w:r w:rsidR="00631CC4">
              <w:rPr>
                <w:rFonts w:ascii="Arial" w:hAnsi="Arial"/>
                <w:b/>
                <w:noProof/>
                <w:sz w:val="28"/>
              </w:rPr>
              <w:t>361</w:t>
            </w:r>
          </w:p>
        </w:tc>
        <w:tc>
          <w:tcPr>
            <w:tcW w:w="709" w:type="dxa"/>
          </w:tcPr>
          <w:p w14:paraId="3733729A" w14:textId="77777777" w:rsidR="00101E85" w:rsidRPr="002B64DA" w:rsidRDefault="00101E85" w:rsidP="00165082">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77777777" w:rsidR="00101E85" w:rsidRPr="002B64DA" w:rsidRDefault="00101E85" w:rsidP="00165082">
            <w:pPr>
              <w:spacing w:after="0"/>
              <w:jc w:val="center"/>
              <w:rPr>
                <w:rFonts w:ascii="Arial" w:hAnsi="Arial"/>
                <w:b/>
                <w:noProof/>
              </w:rPr>
            </w:pPr>
            <w:r>
              <w:rPr>
                <w:rFonts w:ascii="Arial" w:hAnsi="Arial"/>
                <w:b/>
                <w:noProof/>
                <w:sz w:val="28"/>
              </w:rPr>
              <w:t>-</w:t>
            </w:r>
          </w:p>
        </w:tc>
        <w:tc>
          <w:tcPr>
            <w:tcW w:w="2410" w:type="dxa"/>
          </w:tcPr>
          <w:p w14:paraId="2C0E960A" w14:textId="77777777" w:rsidR="00101E85" w:rsidRPr="002B64DA" w:rsidRDefault="00101E85" w:rsidP="00165082">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5D8B3B1" w:rsidR="00101E85" w:rsidRPr="002B64DA" w:rsidRDefault="00101E85" w:rsidP="00165082">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5455EA4E" w14:textId="77777777" w:rsidR="00101E85" w:rsidRPr="002B64DA" w:rsidRDefault="00101E85" w:rsidP="00165082">
            <w:pPr>
              <w:spacing w:after="0"/>
              <w:rPr>
                <w:rFonts w:ascii="Arial" w:hAnsi="Arial"/>
                <w:noProof/>
              </w:rPr>
            </w:pPr>
          </w:p>
        </w:tc>
      </w:tr>
      <w:tr w:rsidR="00101E85" w:rsidRPr="002B64DA" w14:paraId="29DFDEAB" w14:textId="77777777" w:rsidTr="00165082">
        <w:tc>
          <w:tcPr>
            <w:tcW w:w="9641" w:type="dxa"/>
            <w:gridSpan w:val="9"/>
            <w:tcBorders>
              <w:left w:val="single" w:sz="4" w:space="0" w:color="auto"/>
              <w:right w:val="single" w:sz="4" w:space="0" w:color="auto"/>
            </w:tcBorders>
          </w:tcPr>
          <w:p w14:paraId="528DED92" w14:textId="77777777" w:rsidR="00101E85" w:rsidRPr="002B64DA" w:rsidRDefault="00101E85" w:rsidP="00165082">
            <w:pPr>
              <w:spacing w:after="0"/>
              <w:rPr>
                <w:rFonts w:ascii="Arial" w:hAnsi="Arial"/>
                <w:noProof/>
              </w:rPr>
            </w:pPr>
          </w:p>
        </w:tc>
      </w:tr>
      <w:tr w:rsidR="00101E85" w:rsidRPr="002B64DA" w14:paraId="777995C9" w14:textId="77777777" w:rsidTr="00165082">
        <w:tc>
          <w:tcPr>
            <w:tcW w:w="9641" w:type="dxa"/>
            <w:gridSpan w:val="9"/>
            <w:tcBorders>
              <w:top w:val="single" w:sz="4" w:space="0" w:color="auto"/>
            </w:tcBorders>
          </w:tcPr>
          <w:p w14:paraId="0C6E1DCA" w14:textId="77777777" w:rsidR="00101E85" w:rsidRPr="002B64DA" w:rsidRDefault="00101E85" w:rsidP="00165082">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6" w:name="_Hlt497126619"/>
              <w:r w:rsidRPr="002B64DA">
                <w:rPr>
                  <w:rFonts w:ascii="Arial" w:hAnsi="Arial" w:cs="Arial"/>
                  <w:b/>
                  <w:i/>
                  <w:noProof/>
                  <w:color w:val="FF0000"/>
                  <w:u w:val="single"/>
                </w:rPr>
                <w:t>L</w:t>
              </w:r>
              <w:bookmarkEnd w:id="6"/>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165082">
        <w:tc>
          <w:tcPr>
            <w:tcW w:w="9641" w:type="dxa"/>
            <w:gridSpan w:val="9"/>
          </w:tcPr>
          <w:p w14:paraId="0E744432" w14:textId="77777777" w:rsidR="00101E85" w:rsidRPr="002B64DA" w:rsidRDefault="00101E85" w:rsidP="00165082">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165082">
        <w:tc>
          <w:tcPr>
            <w:tcW w:w="2835" w:type="dxa"/>
          </w:tcPr>
          <w:p w14:paraId="3A669F76" w14:textId="77777777" w:rsidR="00101E85" w:rsidRPr="002B64DA" w:rsidRDefault="00101E85" w:rsidP="00165082">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165082">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165082">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165082">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77777777" w:rsidR="00101E85" w:rsidRPr="002B64DA" w:rsidRDefault="00101E85" w:rsidP="00165082">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165082">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165082">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165082">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165082">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165082">
        <w:tc>
          <w:tcPr>
            <w:tcW w:w="9640" w:type="dxa"/>
            <w:gridSpan w:val="11"/>
          </w:tcPr>
          <w:p w14:paraId="0038C759" w14:textId="77777777" w:rsidR="00101E85" w:rsidRPr="002B64DA" w:rsidRDefault="00101E85" w:rsidP="00165082">
            <w:pPr>
              <w:spacing w:after="0"/>
              <w:rPr>
                <w:rFonts w:ascii="Arial" w:hAnsi="Arial"/>
                <w:noProof/>
                <w:sz w:val="8"/>
                <w:szCs w:val="8"/>
              </w:rPr>
            </w:pPr>
          </w:p>
        </w:tc>
      </w:tr>
      <w:tr w:rsidR="00101E85" w:rsidRPr="002B64DA" w14:paraId="3D49A816" w14:textId="77777777" w:rsidTr="00165082">
        <w:tc>
          <w:tcPr>
            <w:tcW w:w="1843" w:type="dxa"/>
            <w:tcBorders>
              <w:top w:val="single" w:sz="4" w:space="0" w:color="auto"/>
              <w:left w:val="single" w:sz="4" w:space="0" w:color="auto"/>
            </w:tcBorders>
          </w:tcPr>
          <w:p w14:paraId="61C11782"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E3B4DDD" w:rsidR="00101E85" w:rsidRPr="002B64DA" w:rsidRDefault="00101E85" w:rsidP="00165082">
            <w:pPr>
              <w:spacing w:after="0"/>
              <w:ind w:left="100"/>
              <w:rPr>
                <w:rFonts w:ascii="Arial" w:hAnsi="Arial"/>
                <w:noProof/>
              </w:rPr>
            </w:pPr>
            <w:r>
              <w:rPr>
                <w:rFonts w:ascii="Arial" w:hAnsi="Arial"/>
                <w:noProof/>
              </w:rPr>
              <w:t xml:space="preserve">Support of IMS Emergency Calls over </w:t>
            </w:r>
            <w:r w:rsidR="001651F6">
              <w:rPr>
                <w:rFonts w:ascii="Arial" w:hAnsi="Arial"/>
                <w:noProof/>
              </w:rPr>
              <w:t>NR</w:t>
            </w:r>
            <w:r w:rsidR="00C758B6">
              <w:rPr>
                <w:rFonts w:ascii="Arial" w:hAnsi="Arial"/>
                <w:noProof/>
              </w:rPr>
              <w:t xml:space="preserve"> Satellite Access</w:t>
            </w:r>
          </w:p>
        </w:tc>
      </w:tr>
      <w:tr w:rsidR="00101E85" w:rsidRPr="002B64DA" w14:paraId="08AF8B54" w14:textId="77777777" w:rsidTr="00165082">
        <w:tc>
          <w:tcPr>
            <w:tcW w:w="1843" w:type="dxa"/>
            <w:tcBorders>
              <w:left w:val="single" w:sz="4" w:space="0" w:color="auto"/>
            </w:tcBorders>
          </w:tcPr>
          <w:p w14:paraId="4DC21F4B"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165082">
            <w:pPr>
              <w:spacing w:after="0"/>
              <w:rPr>
                <w:rFonts w:ascii="Arial" w:hAnsi="Arial"/>
                <w:noProof/>
                <w:sz w:val="8"/>
                <w:szCs w:val="8"/>
              </w:rPr>
            </w:pPr>
          </w:p>
        </w:tc>
      </w:tr>
      <w:tr w:rsidR="00101E85" w:rsidRPr="002B64DA" w14:paraId="52101B59" w14:textId="77777777" w:rsidTr="00165082">
        <w:tc>
          <w:tcPr>
            <w:tcW w:w="1843" w:type="dxa"/>
            <w:tcBorders>
              <w:left w:val="single" w:sz="4" w:space="0" w:color="auto"/>
            </w:tcBorders>
          </w:tcPr>
          <w:p w14:paraId="5180C16C"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21236DB1" w:rsidR="00101E85" w:rsidRPr="002B64DA" w:rsidRDefault="00101E85" w:rsidP="00165082">
            <w:pPr>
              <w:spacing w:after="0"/>
              <w:ind w:left="100"/>
              <w:rPr>
                <w:rFonts w:ascii="Arial" w:hAnsi="Arial"/>
                <w:noProof/>
              </w:rPr>
            </w:pPr>
            <w:r>
              <w:rPr>
                <w:rFonts w:ascii="Arial" w:hAnsi="Arial"/>
                <w:noProof/>
              </w:rPr>
              <w:t>Qualcomm Incorporated</w:t>
            </w:r>
          </w:p>
        </w:tc>
      </w:tr>
      <w:tr w:rsidR="00101E85" w:rsidRPr="002B64DA" w14:paraId="6F7C2A9A" w14:textId="77777777" w:rsidTr="00165082">
        <w:tc>
          <w:tcPr>
            <w:tcW w:w="1843" w:type="dxa"/>
            <w:tcBorders>
              <w:left w:val="single" w:sz="4" w:space="0" w:color="auto"/>
            </w:tcBorders>
          </w:tcPr>
          <w:p w14:paraId="4EF5F415"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ADE687D" w:rsidR="00101E85" w:rsidRPr="002B64DA" w:rsidRDefault="00101E85" w:rsidP="00165082">
            <w:pPr>
              <w:spacing w:after="0"/>
              <w:ind w:left="100"/>
              <w:rPr>
                <w:rFonts w:ascii="Arial" w:hAnsi="Arial"/>
                <w:noProof/>
              </w:rPr>
            </w:pPr>
            <w:r>
              <w:rPr>
                <w:rFonts w:ascii="Arial" w:hAnsi="Arial"/>
                <w:noProof/>
              </w:rPr>
              <w:t>SA2</w:t>
            </w:r>
          </w:p>
        </w:tc>
      </w:tr>
      <w:tr w:rsidR="00101E85" w:rsidRPr="002B64DA" w14:paraId="5F46D296" w14:textId="77777777" w:rsidTr="00165082">
        <w:tc>
          <w:tcPr>
            <w:tcW w:w="1843" w:type="dxa"/>
            <w:tcBorders>
              <w:left w:val="single" w:sz="4" w:space="0" w:color="auto"/>
            </w:tcBorders>
          </w:tcPr>
          <w:p w14:paraId="097B3974"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165082">
            <w:pPr>
              <w:spacing w:after="0"/>
              <w:rPr>
                <w:rFonts w:ascii="Arial" w:hAnsi="Arial"/>
                <w:noProof/>
                <w:sz w:val="8"/>
                <w:szCs w:val="8"/>
              </w:rPr>
            </w:pPr>
          </w:p>
        </w:tc>
      </w:tr>
      <w:tr w:rsidR="00101E85" w:rsidRPr="002B64DA" w14:paraId="7DCC9FA4" w14:textId="77777777" w:rsidTr="00165082">
        <w:tc>
          <w:tcPr>
            <w:tcW w:w="1843" w:type="dxa"/>
            <w:tcBorders>
              <w:left w:val="single" w:sz="4" w:space="0" w:color="auto"/>
            </w:tcBorders>
          </w:tcPr>
          <w:p w14:paraId="3B099CAF"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165082">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165082">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165082">
            <w:pPr>
              <w:spacing w:after="0"/>
              <w:jc w:val="right"/>
              <w:rPr>
                <w:rFonts w:ascii="Arial" w:hAnsi="Arial"/>
                <w:noProof/>
              </w:rPr>
            </w:pPr>
            <w:commentRangeStart w:id="7"/>
            <w:r w:rsidRPr="002B64DA">
              <w:rPr>
                <w:rFonts w:ascii="Arial" w:hAnsi="Arial"/>
                <w:b/>
                <w:i/>
                <w:noProof/>
              </w:rPr>
              <w:t>Date:</w:t>
            </w:r>
            <w:commentRangeEnd w:id="7"/>
            <w:r w:rsidRPr="002B64DA">
              <w:rPr>
                <w:sz w:val="16"/>
              </w:rPr>
              <w:commentReference w:id="7"/>
            </w:r>
          </w:p>
        </w:tc>
        <w:tc>
          <w:tcPr>
            <w:tcW w:w="2127" w:type="dxa"/>
            <w:tcBorders>
              <w:right w:val="single" w:sz="4" w:space="0" w:color="auto"/>
            </w:tcBorders>
            <w:shd w:val="pct30" w:color="FFFF00" w:fill="auto"/>
          </w:tcPr>
          <w:p w14:paraId="0D3322D9" w14:textId="77777777" w:rsidR="00101E85" w:rsidRPr="002B64DA" w:rsidRDefault="00101E85" w:rsidP="00165082">
            <w:pPr>
              <w:spacing w:after="0"/>
              <w:rPr>
                <w:rFonts w:ascii="Arial" w:hAnsi="Arial"/>
                <w:noProof/>
              </w:rPr>
            </w:pPr>
            <w:r>
              <w:rPr>
                <w:rFonts w:ascii="Arial" w:hAnsi="Arial"/>
              </w:rPr>
              <w:t>2021-04-12</w:t>
            </w:r>
          </w:p>
        </w:tc>
      </w:tr>
      <w:tr w:rsidR="00101E85" w:rsidRPr="002B64DA" w14:paraId="37261D74" w14:textId="77777777" w:rsidTr="00165082">
        <w:tc>
          <w:tcPr>
            <w:tcW w:w="1843" w:type="dxa"/>
            <w:tcBorders>
              <w:left w:val="single" w:sz="4" w:space="0" w:color="auto"/>
            </w:tcBorders>
          </w:tcPr>
          <w:p w14:paraId="2E155B5A" w14:textId="77777777" w:rsidR="00101E85" w:rsidRPr="002B64DA" w:rsidRDefault="00101E85" w:rsidP="00165082">
            <w:pPr>
              <w:spacing w:after="0"/>
              <w:rPr>
                <w:rFonts w:ascii="Arial" w:hAnsi="Arial"/>
                <w:b/>
                <w:i/>
                <w:noProof/>
                <w:sz w:val="8"/>
                <w:szCs w:val="8"/>
              </w:rPr>
            </w:pPr>
          </w:p>
        </w:tc>
        <w:tc>
          <w:tcPr>
            <w:tcW w:w="1986" w:type="dxa"/>
            <w:gridSpan w:val="4"/>
          </w:tcPr>
          <w:p w14:paraId="045E6071" w14:textId="77777777" w:rsidR="00101E85" w:rsidRPr="002B64DA" w:rsidRDefault="00101E85" w:rsidP="00165082">
            <w:pPr>
              <w:spacing w:after="0"/>
              <w:rPr>
                <w:rFonts w:ascii="Arial" w:hAnsi="Arial"/>
                <w:noProof/>
                <w:sz w:val="8"/>
                <w:szCs w:val="8"/>
              </w:rPr>
            </w:pPr>
          </w:p>
        </w:tc>
        <w:tc>
          <w:tcPr>
            <w:tcW w:w="2267" w:type="dxa"/>
            <w:gridSpan w:val="2"/>
          </w:tcPr>
          <w:p w14:paraId="33A6933D" w14:textId="77777777" w:rsidR="00101E85" w:rsidRPr="002B64DA" w:rsidRDefault="00101E85" w:rsidP="00165082">
            <w:pPr>
              <w:spacing w:after="0"/>
              <w:rPr>
                <w:rFonts w:ascii="Arial" w:hAnsi="Arial"/>
                <w:noProof/>
                <w:sz w:val="8"/>
                <w:szCs w:val="8"/>
              </w:rPr>
            </w:pPr>
          </w:p>
        </w:tc>
        <w:tc>
          <w:tcPr>
            <w:tcW w:w="1417" w:type="dxa"/>
            <w:gridSpan w:val="3"/>
          </w:tcPr>
          <w:p w14:paraId="186B49E1" w14:textId="77777777" w:rsidR="00101E85" w:rsidRPr="002B64DA" w:rsidRDefault="00101E85" w:rsidP="00165082">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165082">
            <w:pPr>
              <w:spacing w:after="0"/>
              <w:rPr>
                <w:rFonts w:ascii="Arial" w:hAnsi="Arial"/>
                <w:noProof/>
                <w:sz w:val="8"/>
                <w:szCs w:val="8"/>
              </w:rPr>
            </w:pPr>
          </w:p>
        </w:tc>
      </w:tr>
      <w:tr w:rsidR="00101E85" w:rsidRPr="002B64DA" w14:paraId="1070569D" w14:textId="77777777" w:rsidTr="00165082">
        <w:trPr>
          <w:cantSplit/>
        </w:trPr>
        <w:tc>
          <w:tcPr>
            <w:tcW w:w="1843" w:type="dxa"/>
            <w:tcBorders>
              <w:left w:val="single" w:sz="4" w:space="0" w:color="auto"/>
            </w:tcBorders>
          </w:tcPr>
          <w:p w14:paraId="4C44CB33"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77777777" w:rsidR="00101E85" w:rsidRPr="002B64DA" w:rsidRDefault="00101E85" w:rsidP="0016508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C59D9E0" w14:textId="77777777" w:rsidR="00101E85" w:rsidRPr="002B64DA" w:rsidRDefault="00101E85" w:rsidP="00165082">
            <w:pPr>
              <w:spacing w:after="0"/>
              <w:rPr>
                <w:rFonts w:ascii="Arial" w:hAnsi="Arial"/>
                <w:noProof/>
              </w:rPr>
            </w:pPr>
          </w:p>
        </w:tc>
        <w:tc>
          <w:tcPr>
            <w:tcW w:w="1417" w:type="dxa"/>
            <w:gridSpan w:val="3"/>
            <w:tcBorders>
              <w:left w:val="nil"/>
            </w:tcBorders>
          </w:tcPr>
          <w:p w14:paraId="3E082D55" w14:textId="77777777" w:rsidR="00101E85" w:rsidRPr="002B64DA" w:rsidRDefault="00101E85" w:rsidP="00165082">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165082">
            <w:pPr>
              <w:spacing w:after="0"/>
              <w:ind w:left="100"/>
              <w:rPr>
                <w:rFonts w:ascii="Arial" w:hAnsi="Arial"/>
                <w:noProof/>
              </w:rPr>
            </w:pPr>
            <w:r>
              <w:rPr>
                <w:rFonts w:ascii="Arial" w:hAnsi="Arial"/>
                <w:noProof/>
              </w:rPr>
              <w:t>Rel-17</w:t>
            </w:r>
          </w:p>
        </w:tc>
      </w:tr>
      <w:tr w:rsidR="00101E85" w:rsidRPr="002B64DA" w14:paraId="0380324D" w14:textId="77777777" w:rsidTr="00165082">
        <w:tc>
          <w:tcPr>
            <w:tcW w:w="1843" w:type="dxa"/>
            <w:tcBorders>
              <w:left w:val="single" w:sz="4" w:space="0" w:color="auto"/>
              <w:bottom w:val="single" w:sz="4" w:space="0" w:color="auto"/>
            </w:tcBorders>
          </w:tcPr>
          <w:p w14:paraId="40B78194" w14:textId="77777777" w:rsidR="00101E85" w:rsidRPr="002B64DA" w:rsidRDefault="00101E85" w:rsidP="00165082">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165082">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165082">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4"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165082">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165082">
        <w:tc>
          <w:tcPr>
            <w:tcW w:w="1843" w:type="dxa"/>
          </w:tcPr>
          <w:p w14:paraId="681659F6" w14:textId="77777777" w:rsidR="00101E85" w:rsidRPr="002B64DA" w:rsidRDefault="00101E85" w:rsidP="00165082">
            <w:pPr>
              <w:spacing w:after="0"/>
              <w:rPr>
                <w:rFonts w:ascii="Arial" w:hAnsi="Arial"/>
                <w:b/>
                <w:i/>
                <w:noProof/>
                <w:sz w:val="8"/>
                <w:szCs w:val="8"/>
              </w:rPr>
            </w:pPr>
          </w:p>
        </w:tc>
        <w:tc>
          <w:tcPr>
            <w:tcW w:w="7797" w:type="dxa"/>
            <w:gridSpan w:val="10"/>
          </w:tcPr>
          <w:p w14:paraId="3C860FBA" w14:textId="77777777" w:rsidR="00101E85" w:rsidRPr="002B64DA" w:rsidRDefault="00101E85" w:rsidP="00165082">
            <w:pPr>
              <w:spacing w:after="0"/>
              <w:rPr>
                <w:rFonts w:ascii="Arial" w:hAnsi="Arial"/>
                <w:noProof/>
                <w:sz w:val="8"/>
                <w:szCs w:val="8"/>
              </w:rPr>
            </w:pPr>
          </w:p>
        </w:tc>
      </w:tr>
      <w:tr w:rsidR="00101E85" w:rsidRPr="002B64DA" w14:paraId="4955234F" w14:textId="77777777" w:rsidTr="00165082">
        <w:tc>
          <w:tcPr>
            <w:tcW w:w="2694" w:type="dxa"/>
            <w:gridSpan w:val="2"/>
            <w:tcBorders>
              <w:top w:val="single" w:sz="4" w:space="0" w:color="auto"/>
              <w:left w:val="single" w:sz="4" w:space="0" w:color="auto"/>
            </w:tcBorders>
          </w:tcPr>
          <w:p w14:paraId="358FB459"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460387EB" w:rsidR="00101E85" w:rsidRPr="002B64DA" w:rsidRDefault="00D11E8F" w:rsidP="00165082">
            <w:pPr>
              <w:spacing w:after="0"/>
              <w:ind w:left="100"/>
              <w:rPr>
                <w:rFonts w:ascii="Arial" w:hAnsi="Arial"/>
                <w:noProof/>
              </w:rPr>
            </w:pPr>
            <w:r>
              <w:rPr>
                <w:rFonts w:ascii="Arial" w:hAnsi="Arial"/>
                <w:noProof/>
              </w:rPr>
              <w:t xml:space="preserve">A few changes in TS 23.167 are needed to support IMS emergency calls with </w:t>
            </w:r>
            <w:r w:rsidR="001651F6">
              <w:rPr>
                <w:rFonts w:ascii="Arial" w:hAnsi="Arial"/>
                <w:noProof/>
              </w:rPr>
              <w:t>NR</w:t>
            </w:r>
            <w:r>
              <w:rPr>
                <w:rFonts w:ascii="Arial" w:hAnsi="Arial"/>
                <w:noProof/>
              </w:rPr>
              <w:t xml:space="preserve"> satellite access</w:t>
            </w:r>
            <w:r w:rsidR="00C758B6">
              <w:rPr>
                <w:rFonts w:ascii="Arial" w:hAnsi="Arial"/>
                <w:noProof/>
              </w:rPr>
              <w:t xml:space="preserve"> (NTN)</w:t>
            </w:r>
            <w:r>
              <w:rPr>
                <w:rFonts w:ascii="Arial" w:hAnsi="Arial"/>
                <w:noProof/>
              </w:rPr>
              <w:t xml:space="preserve">. </w:t>
            </w:r>
            <w:r w:rsidR="00061A80">
              <w:rPr>
                <w:rFonts w:ascii="Arial" w:hAnsi="Arial"/>
                <w:noProof/>
              </w:rPr>
              <w:t xml:space="preserve">As clarified in </w:t>
            </w:r>
            <w:r w:rsidR="00061A80" w:rsidRPr="00061A80">
              <w:rPr>
                <w:rFonts w:ascii="Arial" w:hAnsi="Arial"/>
                <w:noProof/>
              </w:rPr>
              <w:t>S2-2100603</w:t>
            </w:r>
            <w:r w:rsidR="00061A80">
              <w:rPr>
                <w:rFonts w:ascii="Arial" w:hAnsi="Arial"/>
                <w:noProof/>
              </w:rPr>
              <w:t xml:space="preserve"> at SA2#143e, f</w:t>
            </w:r>
            <w:r w:rsidR="00061A80" w:rsidRPr="00061A80">
              <w:rPr>
                <w:rFonts w:ascii="Arial" w:hAnsi="Arial"/>
                <w:noProof/>
              </w:rPr>
              <w:t xml:space="preserve">or </w:t>
            </w:r>
            <w:r w:rsidR="001651F6">
              <w:rPr>
                <w:rFonts w:ascii="Arial" w:hAnsi="Arial"/>
                <w:noProof/>
              </w:rPr>
              <w:t>NR</w:t>
            </w:r>
            <w:r w:rsidR="00061A80" w:rsidRPr="00061A80">
              <w:rPr>
                <w:rFonts w:ascii="Arial" w:hAnsi="Arial"/>
                <w:noProof/>
              </w:rPr>
              <w:t xml:space="preserve"> satellite access, the NGCI received for a UE by the 5GCN from NG-RAN will correspond to a fixed geographic area and may be distinct from the Uu radio cell ID seen by the UE</w:t>
            </w:r>
            <w:r w:rsidR="00061A80">
              <w:rPr>
                <w:rFonts w:ascii="Arial" w:hAnsi="Arial"/>
                <w:noProof/>
              </w:rPr>
              <w:t xml:space="preserve"> (see Observation 1 in S2-2100603). Consequently, providing a radio cell ID to 5GCN as part of user provided location information (U</w:t>
            </w:r>
            <w:r w:rsidR="00C758B6">
              <w:rPr>
                <w:rFonts w:ascii="Arial" w:hAnsi="Arial"/>
                <w:noProof/>
              </w:rPr>
              <w:t>PL</w:t>
            </w:r>
            <w:r w:rsidR="00061A80">
              <w:rPr>
                <w:rFonts w:ascii="Arial" w:hAnsi="Arial"/>
                <w:noProof/>
              </w:rPr>
              <w:t>I)</w:t>
            </w:r>
            <w:r>
              <w:rPr>
                <w:rFonts w:ascii="Arial" w:hAnsi="Arial"/>
                <w:noProof/>
              </w:rPr>
              <w:t xml:space="preserve"> in a SIP INVITE for an emergency call will not generally be useful. Instead, an indication of </w:t>
            </w:r>
            <w:r w:rsidR="001651F6">
              <w:rPr>
                <w:rFonts w:ascii="Arial" w:hAnsi="Arial"/>
                <w:noProof/>
              </w:rPr>
              <w:t>NR</w:t>
            </w:r>
            <w:r>
              <w:rPr>
                <w:rFonts w:ascii="Arial" w:hAnsi="Arial"/>
                <w:noProof/>
              </w:rPr>
              <w:t xml:space="preserve"> satellite access may be more useful so that the 5GCN (e.g. IMS) is aware that network provided location information (e.g. obtained from an AMF or SMF) should be used instead. In addition, a few other smal</w:t>
            </w:r>
            <w:r w:rsidR="00C758B6">
              <w:rPr>
                <w:rFonts w:ascii="Arial" w:hAnsi="Arial"/>
                <w:noProof/>
              </w:rPr>
              <w:t>l</w:t>
            </w:r>
            <w:r>
              <w:rPr>
                <w:rFonts w:ascii="Arial" w:hAnsi="Arial"/>
                <w:noProof/>
              </w:rPr>
              <w:t xml:space="preserve"> changes in 23.167 are needed to clarify applicability of IMS emergency calls </w:t>
            </w:r>
            <w:r w:rsidR="00C758B6">
              <w:rPr>
                <w:rFonts w:ascii="Arial" w:hAnsi="Arial"/>
                <w:noProof/>
              </w:rPr>
              <w:t xml:space="preserve">support </w:t>
            </w:r>
            <w:r>
              <w:rPr>
                <w:rFonts w:ascii="Arial" w:hAnsi="Arial"/>
                <w:noProof/>
              </w:rPr>
              <w:t xml:space="preserve">to </w:t>
            </w:r>
            <w:r w:rsidR="001651F6">
              <w:rPr>
                <w:rFonts w:ascii="Arial" w:hAnsi="Arial"/>
                <w:noProof/>
              </w:rPr>
              <w:t>NR</w:t>
            </w:r>
            <w:r>
              <w:rPr>
                <w:rFonts w:ascii="Arial" w:hAnsi="Arial"/>
                <w:noProof/>
              </w:rPr>
              <w:t xml:space="preserve"> satellite access.</w:t>
            </w:r>
          </w:p>
        </w:tc>
      </w:tr>
      <w:tr w:rsidR="00101E85" w:rsidRPr="002B64DA" w14:paraId="0E144825" w14:textId="77777777" w:rsidTr="00165082">
        <w:tc>
          <w:tcPr>
            <w:tcW w:w="2694" w:type="dxa"/>
            <w:gridSpan w:val="2"/>
            <w:tcBorders>
              <w:left w:val="single" w:sz="4" w:space="0" w:color="auto"/>
            </w:tcBorders>
          </w:tcPr>
          <w:p w14:paraId="623876AC"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165082">
            <w:pPr>
              <w:spacing w:after="0"/>
              <w:rPr>
                <w:rFonts w:ascii="Arial" w:hAnsi="Arial"/>
                <w:noProof/>
                <w:sz w:val="8"/>
                <w:szCs w:val="8"/>
              </w:rPr>
            </w:pPr>
          </w:p>
        </w:tc>
      </w:tr>
      <w:tr w:rsidR="00101E85" w:rsidRPr="002B64DA" w14:paraId="4219F2DD" w14:textId="77777777" w:rsidTr="00165082">
        <w:tc>
          <w:tcPr>
            <w:tcW w:w="2694" w:type="dxa"/>
            <w:gridSpan w:val="2"/>
            <w:tcBorders>
              <w:left w:val="single" w:sz="4" w:space="0" w:color="auto"/>
            </w:tcBorders>
          </w:tcPr>
          <w:p w14:paraId="3B205A41"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1A3D6675" w:rsidR="00101E85" w:rsidRPr="002B64DA" w:rsidRDefault="00D11E8F" w:rsidP="00165082">
            <w:pPr>
              <w:spacing w:after="0"/>
              <w:ind w:left="100"/>
              <w:rPr>
                <w:rFonts w:ascii="Arial" w:hAnsi="Arial"/>
                <w:noProof/>
              </w:rPr>
            </w:pPr>
            <w:del w:id="8" w:author="QCOM-r01" w:date="2021-04-11T23:24:00Z">
              <w:r w:rsidDel="004C7800">
                <w:rPr>
                  <w:rFonts w:ascii="Arial" w:hAnsi="Arial"/>
                  <w:noProof/>
                </w:rPr>
                <w:delText>N</w:delText>
              </w:r>
            </w:del>
            <w:del w:id="9" w:author="QCOM-r01" w:date="2021-04-11T23:25:00Z">
              <w:r w:rsidDel="004A3F66">
                <w:rPr>
                  <w:rFonts w:ascii="Arial" w:hAnsi="Arial"/>
                  <w:noProof/>
                </w:rPr>
                <w:delText>ote</w:delText>
              </w:r>
              <w:r w:rsidDel="004C7800">
                <w:rPr>
                  <w:rFonts w:ascii="Arial" w:hAnsi="Arial"/>
                  <w:noProof/>
                </w:rPr>
                <w:delText>s</w:delText>
              </w:r>
              <w:r w:rsidDel="004A3F66">
                <w:rPr>
                  <w:rFonts w:ascii="Arial" w:hAnsi="Arial"/>
                  <w:noProof/>
                </w:rPr>
                <w:delText xml:space="preserve"> </w:delText>
              </w:r>
              <w:r w:rsidDel="004C7800">
                <w:rPr>
                  <w:rFonts w:ascii="Arial" w:hAnsi="Arial"/>
                  <w:noProof/>
                </w:rPr>
                <w:delText>are</w:delText>
              </w:r>
              <w:r w:rsidDel="004A3F66">
                <w:rPr>
                  <w:rFonts w:ascii="Arial" w:hAnsi="Arial"/>
                  <w:noProof/>
                </w:rPr>
                <w:delText xml:space="preserve"> added to </w:delText>
              </w:r>
            </w:del>
            <w:ins w:id="10" w:author="QCOM-r01" w:date="2021-04-11T23:25:00Z">
              <w:r w:rsidR="004A3F66">
                <w:rPr>
                  <w:rFonts w:ascii="Arial" w:hAnsi="Arial"/>
                  <w:noProof/>
                </w:rPr>
                <w:t xml:space="preserve">It is </w:t>
              </w:r>
            </w:ins>
            <w:r>
              <w:rPr>
                <w:rFonts w:ascii="Arial" w:hAnsi="Arial"/>
                <w:noProof/>
              </w:rPr>
              <w:t>clarif</w:t>
            </w:r>
            <w:ins w:id="11" w:author="QCOM-r01" w:date="2021-04-11T23:26:00Z">
              <w:r w:rsidR="004A3F66">
                <w:rPr>
                  <w:rFonts w:ascii="Arial" w:hAnsi="Arial"/>
                  <w:noProof/>
                </w:rPr>
                <w:t>ied</w:t>
              </w:r>
            </w:ins>
            <w:del w:id="12" w:author="QCOM-r01" w:date="2021-04-11T23:26:00Z">
              <w:r w:rsidDel="004A3F66">
                <w:rPr>
                  <w:rFonts w:ascii="Arial" w:hAnsi="Arial"/>
                  <w:noProof/>
                </w:rPr>
                <w:delText>y</w:delText>
              </w:r>
            </w:del>
            <w:r>
              <w:rPr>
                <w:rFonts w:ascii="Arial" w:hAnsi="Arial"/>
                <w:noProof/>
              </w:rPr>
              <w:t xml:space="preserve"> that UPLI can contain an indication of </w:t>
            </w:r>
            <w:r w:rsidR="001651F6">
              <w:rPr>
                <w:rFonts w:ascii="Arial" w:hAnsi="Arial"/>
                <w:noProof/>
              </w:rPr>
              <w:t>NR</w:t>
            </w:r>
            <w:r>
              <w:rPr>
                <w:rFonts w:ascii="Arial" w:hAnsi="Arial"/>
                <w:noProof/>
              </w:rPr>
              <w:t xml:space="preserve"> satellite access but not a radio cell ID</w:t>
            </w:r>
            <w:r w:rsidR="00101E85">
              <w:rPr>
                <w:rFonts w:ascii="Arial" w:hAnsi="Arial"/>
                <w:noProof/>
              </w:rPr>
              <w:t>.</w:t>
            </w:r>
            <w:r>
              <w:rPr>
                <w:rFonts w:ascii="Arial" w:hAnsi="Arial"/>
                <w:noProof/>
              </w:rPr>
              <w:t xml:space="preserve"> </w:t>
            </w:r>
            <w:r w:rsidR="00C758B6">
              <w:rPr>
                <w:rFonts w:ascii="Arial" w:hAnsi="Arial"/>
                <w:noProof/>
              </w:rPr>
              <w:t>The s</w:t>
            </w:r>
            <w:r>
              <w:rPr>
                <w:rFonts w:ascii="Arial" w:hAnsi="Arial"/>
                <w:noProof/>
              </w:rPr>
              <w:t xml:space="preserve">cope of </w:t>
            </w:r>
            <w:r w:rsidR="00C758B6">
              <w:rPr>
                <w:rFonts w:ascii="Arial" w:hAnsi="Arial"/>
                <w:noProof/>
              </w:rPr>
              <w:t>T</w:t>
            </w:r>
            <w:r>
              <w:rPr>
                <w:rFonts w:ascii="Arial" w:hAnsi="Arial"/>
                <w:noProof/>
              </w:rPr>
              <w:t xml:space="preserve">S 23.167 is explicitly extended to </w:t>
            </w:r>
            <w:r w:rsidR="001651F6">
              <w:rPr>
                <w:rFonts w:ascii="Arial" w:hAnsi="Arial"/>
                <w:noProof/>
              </w:rPr>
              <w:t>NR</w:t>
            </w:r>
            <w:r>
              <w:rPr>
                <w:rFonts w:ascii="Arial" w:hAnsi="Arial"/>
                <w:noProof/>
              </w:rPr>
              <w:t xml:space="preserve"> satellite access.</w:t>
            </w:r>
          </w:p>
        </w:tc>
      </w:tr>
      <w:tr w:rsidR="00101E85" w:rsidRPr="002B64DA" w14:paraId="3927A586" w14:textId="77777777" w:rsidTr="00165082">
        <w:tc>
          <w:tcPr>
            <w:tcW w:w="2694" w:type="dxa"/>
            <w:gridSpan w:val="2"/>
            <w:tcBorders>
              <w:left w:val="single" w:sz="4" w:space="0" w:color="auto"/>
            </w:tcBorders>
          </w:tcPr>
          <w:p w14:paraId="7886E3EB"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165082">
            <w:pPr>
              <w:spacing w:after="0"/>
              <w:rPr>
                <w:rFonts w:ascii="Arial" w:hAnsi="Arial"/>
                <w:noProof/>
                <w:sz w:val="8"/>
                <w:szCs w:val="8"/>
              </w:rPr>
            </w:pPr>
          </w:p>
        </w:tc>
      </w:tr>
      <w:tr w:rsidR="00101E85" w:rsidRPr="002B64DA" w14:paraId="2239B2CB" w14:textId="77777777" w:rsidTr="00165082">
        <w:tc>
          <w:tcPr>
            <w:tcW w:w="2694" w:type="dxa"/>
            <w:gridSpan w:val="2"/>
            <w:tcBorders>
              <w:left w:val="single" w:sz="4" w:space="0" w:color="auto"/>
              <w:bottom w:val="single" w:sz="4" w:space="0" w:color="auto"/>
            </w:tcBorders>
          </w:tcPr>
          <w:p w14:paraId="4105EAD5"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78FC1B8C" w:rsidR="00101E85" w:rsidRPr="002B64DA" w:rsidRDefault="007D3C89" w:rsidP="00165082">
            <w:pPr>
              <w:spacing w:after="0"/>
              <w:ind w:left="100"/>
              <w:rPr>
                <w:rFonts w:ascii="Arial" w:hAnsi="Arial"/>
                <w:noProof/>
              </w:rPr>
            </w:pPr>
            <w:del w:id="13" w:author="Murhammer, Leopold" w:date="2021-04-12T11:29:00Z">
              <w:r w:rsidDel="00B97E0B">
                <w:rPr>
                  <w:rFonts w:ascii="Arial" w:hAnsi="Arial"/>
                  <w:noProof/>
                </w:rPr>
                <w:delText>Am</w:delText>
              </w:r>
            </w:del>
            <w:r>
              <w:rPr>
                <w:rFonts w:ascii="Arial" w:hAnsi="Arial"/>
                <w:noProof/>
              </w:rPr>
              <w:t xml:space="preserve"> IMS emergency call attempt from a UE with </w:t>
            </w:r>
            <w:r w:rsidR="001651F6">
              <w:rPr>
                <w:rFonts w:ascii="Arial" w:hAnsi="Arial"/>
                <w:noProof/>
              </w:rPr>
              <w:t>NR</w:t>
            </w:r>
            <w:r>
              <w:rPr>
                <w:rFonts w:ascii="Arial" w:hAnsi="Arial"/>
                <w:noProof/>
              </w:rPr>
              <w:t xml:space="preserve"> satellite access might fail or be routed to the wrong PSAP.</w:t>
            </w:r>
          </w:p>
        </w:tc>
      </w:tr>
      <w:tr w:rsidR="00101E85" w:rsidRPr="002B64DA" w14:paraId="45A90602" w14:textId="77777777" w:rsidTr="00165082">
        <w:tc>
          <w:tcPr>
            <w:tcW w:w="2694" w:type="dxa"/>
            <w:gridSpan w:val="2"/>
          </w:tcPr>
          <w:p w14:paraId="1A8CCFD1" w14:textId="77777777" w:rsidR="00101E85" w:rsidRPr="002B64DA" w:rsidRDefault="00101E85" w:rsidP="00165082">
            <w:pPr>
              <w:spacing w:after="0"/>
              <w:rPr>
                <w:rFonts w:ascii="Arial" w:hAnsi="Arial"/>
                <w:b/>
                <w:i/>
                <w:noProof/>
                <w:sz w:val="8"/>
                <w:szCs w:val="8"/>
              </w:rPr>
            </w:pPr>
          </w:p>
        </w:tc>
        <w:tc>
          <w:tcPr>
            <w:tcW w:w="6946" w:type="dxa"/>
            <w:gridSpan w:val="9"/>
          </w:tcPr>
          <w:p w14:paraId="270D5600" w14:textId="77777777" w:rsidR="00101E85" w:rsidRPr="002B64DA" w:rsidRDefault="00101E85" w:rsidP="00165082">
            <w:pPr>
              <w:spacing w:after="0"/>
              <w:rPr>
                <w:rFonts w:ascii="Arial" w:hAnsi="Arial"/>
                <w:noProof/>
                <w:sz w:val="8"/>
                <w:szCs w:val="8"/>
              </w:rPr>
            </w:pPr>
          </w:p>
        </w:tc>
      </w:tr>
      <w:tr w:rsidR="00101E85" w:rsidRPr="002B64DA" w14:paraId="765D1A8A" w14:textId="77777777" w:rsidTr="00165082">
        <w:tc>
          <w:tcPr>
            <w:tcW w:w="2694" w:type="dxa"/>
            <w:gridSpan w:val="2"/>
            <w:tcBorders>
              <w:top w:val="single" w:sz="4" w:space="0" w:color="auto"/>
              <w:left w:val="single" w:sz="4" w:space="0" w:color="auto"/>
            </w:tcBorders>
          </w:tcPr>
          <w:p w14:paraId="00584390"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0AD465B9" w:rsidR="00101E85" w:rsidRPr="002B64DA" w:rsidRDefault="00101E85" w:rsidP="00165082">
            <w:pPr>
              <w:spacing w:after="0"/>
              <w:ind w:left="100"/>
              <w:rPr>
                <w:rFonts w:ascii="Arial" w:hAnsi="Arial"/>
                <w:noProof/>
              </w:rPr>
            </w:pPr>
            <w:r>
              <w:rPr>
                <w:rFonts w:ascii="Arial" w:hAnsi="Arial"/>
                <w:noProof/>
              </w:rPr>
              <w:t xml:space="preserve"> </w:t>
            </w:r>
            <w:r w:rsidR="007D3C89">
              <w:rPr>
                <w:rFonts w:ascii="Arial" w:hAnsi="Arial"/>
                <w:noProof/>
              </w:rPr>
              <w:t>4.1, 4.3.1, H.2</w:t>
            </w:r>
          </w:p>
        </w:tc>
      </w:tr>
      <w:tr w:rsidR="00101E85" w:rsidRPr="002B64DA" w14:paraId="5AEFB26F" w14:textId="77777777" w:rsidTr="00165082">
        <w:tc>
          <w:tcPr>
            <w:tcW w:w="2694" w:type="dxa"/>
            <w:gridSpan w:val="2"/>
            <w:tcBorders>
              <w:left w:val="single" w:sz="4" w:space="0" w:color="auto"/>
            </w:tcBorders>
          </w:tcPr>
          <w:p w14:paraId="6CD01ACA"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165082">
            <w:pPr>
              <w:spacing w:after="0"/>
              <w:rPr>
                <w:rFonts w:ascii="Arial" w:hAnsi="Arial"/>
                <w:noProof/>
                <w:sz w:val="8"/>
                <w:szCs w:val="8"/>
              </w:rPr>
            </w:pPr>
          </w:p>
        </w:tc>
      </w:tr>
      <w:tr w:rsidR="00101E85" w:rsidRPr="002B64DA" w14:paraId="5D72D329" w14:textId="77777777" w:rsidTr="00165082">
        <w:tc>
          <w:tcPr>
            <w:tcW w:w="2694" w:type="dxa"/>
            <w:gridSpan w:val="2"/>
            <w:tcBorders>
              <w:left w:val="single" w:sz="4" w:space="0" w:color="auto"/>
            </w:tcBorders>
          </w:tcPr>
          <w:p w14:paraId="389D280A" w14:textId="77777777" w:rsidR="00101E85" w:rsidRPr="002B64DA" w:rsidRDefault="00101E85" w:rsidP="0016508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165082">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165082">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16508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165082">
            <w:pPr>
              <w:spacing w:after="0"/>
              <w:ind w:left="99"/>
              <w:rPr>
                <w:rFonts w:ascii="Arial" w:hAnsi="Arial"/>
                <w:noProof/>
              </w:rPr>
            </w:pPr>
          </w:p>
        </w:tc>
      </w:tr>
      <w:tr w:rsidR="00101E85" w:rsidRPr="002B64DA" w14:paraId="22ABBCF3" w14:textId="77777777" w:rsidTr="00165082">
        <w:tc>
          <w:tcPr>
            <w:tcW w:w="2694" w:type="dxa"/>
            <w:gridSpan w:val="2"/>
            <w:tcBorders>
              <w:left w:val="single" w:sz="4" w:space="0" w:color="auto"/>
            </w:tcBorders>
          </w:tcPr>
          <w:p w14:paraId="191BAE0E"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4ED67FD6" w:rsidR="00101E85" w:rsidRPr="002B64DA" w:rsidRDefault="00B97E0B" w:rsidP="00165082">
            <w:pPr>
              <w:spacing w:after="0"/>
              <w:jc w:val="center"/>
              <w:rPr>
                <w:rFonts w:ascii="Arial" w:hAnsi="Arial"/>
                <w:b/>
                <w:caps/>
                <w:noProof/>
              </w:rPr>
            </w:pPr>
            <w:ins w:id="14" w:author="Murhammer, Leopold" w:date="2021-04-12T11:31:00Z">
              <w:r>
                <w:rPr>
                  <w:rFonts w:ascii="Arial" w:hAnsi="Arial"/>
                  <w:b/>
                  <w:caps/>
                  <w:noProof/>
                </w:rPr>
                <w:t>X</w:t>
              </w:r>
            </w:ins>
          </w:p>
        </w:tc>
        <w:tc>
          <w:tcPr>
            <w:tcW w:w="2977" w:type="dxa"/>
            <w:gridSpan w:val="4"/>
          </w:tcPr>
          <w:p w14:paraId="03AE1B37" w14:textId="77777777" w:rsidR="00101E85" w:rsidRPr="002B64DA" w:rsidRDefault="00101E85" w:rsidP="00165082">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165082">
        <w:tc>
          <w:tcPr>
            <w:tcW w:w="2694" w:type="dxa"/>
            <w:gridSpan w:val="2"/>
            <w:tcBorders>
              <w:left w:val="single" w:sz="4" w:space="0" w:color="auto"/>
            </w:tcBorders>
          </w:tcPr>
          <w:p w14:paraId="317C8507" w14:textId="77777777" w:rsidR="00101E85" w:rsidRPr="002B64DA" w:rsidRDefault="00101E85" w:rsidP="00165082">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2CEBE20A" w:rsidR="00101E85" w:rsidRPr="002B64DA" w:rsidRDefault="00B97E0B" w:rsidP="00165082">
            <w:pPr>
              <w:spacing w:after="0"/>
              <w:jc w:val="center"/>
              <w:rPr>
                <w:rFonts w:ascii="Arial" w:hAnsi="Arial"/>
                <w:b/>
                <w:caps/>
                <w:noProof/>
              </w:rPr>
            </w:pPr>
            <w:ins w:id="15" w:author="Murhammer, Leopold" w:date="2021-04-12T11:31:00Z">
              <w:r>
                <w:rPr>
                  <w:rFonts w:ascii="Arial" w:hAnsi="Arial"/>
                  <w:b/>
                  <w:caps/>
                  <w:noProof/>
                </w:rPr>
                <w:t>X</w:t>
              </w:r>
            </w:ins>
          </w:p>
        </w:tc>
        <w:tc>
          <w:tcPr>
            <w:tcW w:w="2977" w:type="dxa"/>
            <w:gridSpan w:val="4"/>
          </w:tcPr>
          <w:p w14:paraId="66CF1E2D" w14:textId="77777777" w:rsidR="00101E85" w:rsidRPr="002B64DA" w:rsidRDefault="00101E85" w:rsidP="00165082">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165082">
        <w:tc>
          <w:tcPr>
            <w:tcW w:w="2694" w:type="dxa"/>
            <w:gridSpan w:val="2"/>
            <w:tcBorders>
              <w:left w:val="single" w:sz="4" w:space="0" w:color="auto"/>
            </w:tcBorders>
          </w:tcPr>
          <w:p w14:paraId="591EDC9D" w14:textId="77777777" w:rsidR="00101E85" w:rsidRPr="002B64DA" w:rsidRDefault="00101E85" w:rsidP="00165082">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73D5C35" w:rsidR="00101E85" w:rsidRPr="002B64DA" w:rsidRDefault="00B97E0B" w:rsidP="00165082">
            <w:pPr>
              <w:spacing w:after="0"/>
              <w:jc w:val="center"/>
              <w:rPr>
                <w:rFonts w:ascii="Arial" w:hAnsi="Arial"/>
                <w:b/>
                <w:caps/>
                <w:noProof/>
              </w:rPr>
            </w:pPr>
            <w:ins w:id="16" w:author="Murhammer, Leopold" w:date="2021-04-12T11:31:00Z">
              <w:r>
                <w:rPr>
                  <w:rFonts w:ascii="Arial" w:hAnsi="Arial"/>
                  <w:b/>
                  <w:caps/>
                  <w:noProof/>
                </w:rPr>
                <w:t>X</w:t>
              </w:r>
            </w:ins>
            <w:bookmarkStart w:id="17" w:name="_GoBack"/>
            <w:bookmarkEnd w:id="17"/>
          </w:p>
        </w:tc>
        <w:tc>
          <w:tcPr>
            <w:tcW w:w="2977" w:type="dxa"/>
            <w:gridSpan w:val="4"/>
          </w:tcPr>
          <w:p w14:paraId="7B1C933E" w14:textId="77777777" w:rsidR="00101E85" w:rsidRPr="002B64DA" w:rsidRDefault="00101E85" w:rsidP="00165082">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165082">
        <w:tc>
          <w:tcPr>
            <w:tcW w:w="2694" w:type="dxa"/>
            <w:gridSpan w:val="2"/>
            <w:tcBorders>
              <w:left w:val="single" w:sz="4" w:space="0" w:color="auto"/>
            </w:tcBorders>
          </w:tcPr>
          <w:p w14:paraId="59D8895C" w14:textId="77777777" w:rsidR="00101E85" w:rsidRPr="002B64DA" w:rsidRDefault="00101E85" w:rsidP="00165082">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165082">
            <w:pPr>
              <w:spacing w:after="0"/>
              <w:rPr>
                <w:rFonts w:ascii="Arial" w:hAnsi="Arial"/>
                <w:noProof/>
              </w:rPr>
            </w:pPr>
          </w:p>
        </w:tc>
      </w:tr>
      <w:tr w:rsidR="00101E85" w:rsidRPr="002B64DA" w14:paraId="2E4C1220" w14:textId="77777777" w:rsidTr="00165082">
        <w:tc>
          <w:tcPr>
            <w:tcW w:w="2694" w:type="dxa"/>
            <w:gridSpan w:val="2"/>
            <w:tcBorders>
              <w:left w:val="single" w:sz="4" w:space="0" w:color="auto"/>
              <w:bottom w:val="single" w:sz="4" w:space="0" w:color="auto"/>
            </w:tcBorders>
          </w:tcPr>
          <w:p w14:paraId="2763F0B6"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165082">
            <w:pPr>
              <w:spacing w:after="0"/>
              <w:ind w:left="100"/>
              <w:rPr>
                <w:rFonts w:ascii="Arial" w:hAnsi="Arial"/>
                <w:noProof/>
              </w:rPr>
            </w:pPr>
          </w:p>
        </w:tc>
      </w:tr>
      <w:tr w:rsidR="00101E85" w:rsidRPr="002B64DA" w14:paraId="7754FA5E" w14:textId="77777777" w:rsidTr="00165082">
        <w:tc>
          <w:tcPr>
            <w:tcW w:w="2694" w:type="dxa"/>
            <w:gridSpan w:val="2"/>
            <w:tcBorders>
              <w:top w:val="single" w:sz="4" w:space="0" w:color="auto"/>
              <w:bottom w:val="single" w:sz="4" w:space="0" w:color="auto"/>
            </w:tcBorders>
          </w:tcPr>
          <w:p w14:paraId="37601145" w14:textId="77777777" w:rsidR="00101E85" w:rsidRPr="002B64DA" w:rsidRDefault="00101E85" w:rsidP="0016508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165082">
            <w:pPr>
              <w:spacing w:after="0"/>
              <w:ind w:left="100"/>
              <w:rPr>
                <w:rFonts w:ascii="Arial" w:hAnsi="Arial"/>
                <w:noProof/>
                <w:sz w:val="8"/>
                <w:szCs w:val="8"/>
              </w:rPr>
            </w:pPr>
          </w:p>
        </w:tc>
      </w:tr>
      <w:tr w:rsidR="00101E85" w:rsidRPr="002B64DA" w14:paraId="21B9AA88" w14:textId="77777777" w:rsidTr="00165082">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165082">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5"/>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berschrift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755CCEC6" w14:textId="5397A190" w:rsidR="00D471F1" w:rsidRDefault="00D471F1" w:rsidP="00D471F1">
      <w:pPr>
        <w:pStyle w:val="berschrift2"/>
      </w:pPr>
      <w:bookmarkStart w:id="19" w:name="_Toc58919128"/>
      <w:bookmarkStart w:id="20" w:name="_Toc67982771"/>
      <w:bookmarkEnd w:id="0"/>
      <w:bookmarkEnd w:id="1"/>
      <w:bookmarkEnd w:id="18"/>
      <w:r>
        <w:t>4.1</w:t>
      </w:r>
      <w:r>
        <w:tab/>
        <w:t>Architectural Principles</w:t>
      </w:r>
      <w:bookmarkEnd w:id="19"/>
      <w:bookmarkEnd w:id="20"/>
    </w:p>
    <w:p w14:paraId="04756E0E" w14:textId="7F973D55" w:rsidR="00D471F1" w:rsidRDefault="00D471F1" w:rsidP="00D471F1">
      <w:r>
        <w:t>The solution for emergency sessions in the IMS fulfils the emergency principles and requirements of TS 22.101 [8], TS 22.228 [27] and the following architectural requirements:</w:t>
      </w:r>
    </w:p>
    <w:p w14:paraId="280BC6C2" w14:textId="77777777" w:rsidR="00D471F1" w:rsidRDefault="00D471F1" w:rsidP="00D471F1">
      <w:pPr>
        <w:pStyle w:val="B1"/>
      </w:pPr>
      <w:r>
        <w:t>1.</w:t>
      </w:r>
      <w:r>
        <w:tab/>
        <w:t>Void.</w:t>
      </w:r>
    </w:p>
    <w:p w14:paraId="66D4D8BD" w14:textId="04F9F1BE"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w:t>
      </w:r>
      <w:ins w:id="21" w:author="QCOM" w:date="2021-04-01T20:57:00Z">
        <w:r w:rsidR="009C02C7">
          <w:t>,</w:t>
        </w:r>
      </w:ins>
      <w:del w:id="22" w:author="QCOM" w:date="2021-04-01T20:57:00Z">
        <w:r w:rsidDel="009C02C7">
          <w:delText xml:space="preserve"> and</w:delText>
        </w:r>
      </w:del>
      <w:r>
        <w:t xml:space="preserve"> a WLAN access to EPC or non-3GPP access to 5GC</w:t>
      </w:r>
      <w:ins w:id="23" w:author="QCOM" w:date="2021-04-01T20:57:00Z">
        <w:r w:rsidR="009C02C7">
          <w:t xml:space="preserve">, and </w:t>
        </w:r>
      </w:ins>
      <w:ins w:id="24" w:author="QCOM" w:date="2021-04-01T22:29:00Z">
        <w:r w:rsidR="001651F6">
          <w:t>NR satellite</w:t>
        </w:r>
      </w:ins>
      <w:ins w:id="25" w:author="QCOM" w:date="2021-04-01T20:57:00Z">
        <w:r w:rsidR="009C02C7">
          <w:t xml:space="preserve"> access to 5GC</w:t>
        </w:r>
      </w:ins>
      <w:r>
        <w:t>.</w:t>
      </w:r>
    </w:p>
    <w:p w14:paraId="0E8BC9D1" w14:textId="077B94E7"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638223F0"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lastRenderedPageBreak/>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 xml:space="preserve">It shall be possible to reject emergency service requests from </w:t>
      </w:r>
      <w:proofErr w:type="gramStart"/>
      <w:r>
        <w:t>an</w:t>
      </w:r>
      <w:proofErr w:type="gramEnd"/>
      <w:r>
        <w:t xml:space="preserve">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 xml:space="preserve">When a UE using public </w:t>
      </w:r>
      <w:proofErr w:type="gramStart"/>
      <w:r>
        <w:t>network</w:t>
      </w:r>
      <w:proofErr w:type="gramEnd"/>
      <w:r>
        <w:t xml:space="preserve">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lastRenderedPageBreak/>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33C1CD02"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E94E5D0" w14:textId="3CCE2F75" w:rsidR="00101E85" w:rsidRDefault="00101E85" w:rsidP="00101E85">
      <w:pPr>
        <w:pStyle w:val="B1"/>
        <w:ind w:left="0" w:firstLine="0"/>
      </w:pPr>
    </w:p>
    <w:p w14:paraId="7266AA2D" w14:textId="2E78BB22"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58919131"/>
      <w:bookmarkStart w:id="27" w:name="_Toc679827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8C59F6" w14:textId="0C229D62" w:rsidR="00D471F1" w:rsidRDefault="00D471F1" w:rsidP="00D471F1">
      <w:pPr>
        <w:pStyle w:val="berschrift3"/>
        <w:tabs>
          <w:tab w:val="left" w:pos="1140"/>
        </w:tabs>
        <w:ind w:left="1140" w:hanging="1140"/>
      </w:pPr>
      <w:r>
        <w:t>4.3.1</w:t>
      </w:r>
      <w:r>
        <w:tab/>
        <w:t>General Location Information Principles</w:t>
      </w:r>
      <w:bookmarkEnd w:id="26"/>
      <w:bookmarkEnd w:id="27"/>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6802D7E3" w14:textId="77777777" w:rsidR="009C02C7" w:rsidRDefault="00D471F1" w:rsidP="009C02C7">
      <w:pPr>
        <w:pStyle w:val="NO"/>
        <w:rPr>
          <w:ins w:id="28" w:author="QCOM" w:date="2021-04-01T20:54:00Z"/>
        </w:rPr>
      </w:pPr>
      <w:r>
        <w:t>NOTE</w:t>
      </w:r>
      <w:ins w:id="29" w:author="QCOM" w:date="2021-04-01T20:54:00Z">
        <w:r w:rsidR="009C02C7">
          <w:t xml:space="preserve"> 1</w:t>
        </w:r>
      </w:ins>
      <w:r>
        <w:t>:</w:t>
      </w:r>
      <w:r>
        <w:tab/>
        <w:t>For untrusted non-3GPP access to 5GC, provided location information can only correspond to the UE IP address seen by the N3IWF and used for traffic destined towards the UE.</w:t>
      </w:r>
    </w:p>
    <w:p w14:paraId="50A9DAE0" w14:textId="2F6FE26C" w:rsidR="00D471F1" w:rsidRDefault="009C02C7" w:rsidP="00D471F1">
      <w:pPr>
        <w:pStyle w:val="NO"/>
      </w:pPr>
      <w:ins w:id="30" w:author="QCOM" w:date="2021-04-01T20:54:00Z">
        <w:r>
          <w:t>NOTE 2:</w:t>
        </w:r>
        <w:r>
          <w:tab/>
          <w:t xml:space="preserve">For </w:t>
        </w:r>
      </w:ins>
      <w:ins w:id="31" w:author="QCOM" w:date="2021-04-01T22:30:00Z">
        <w:r w:rsidR="001651F6">
          <w:t>NR satellite</w:t>
        </w:r>
      </w:ins>
      <w:ins w:id="32" w:author="QCOM" w:date="2021-04-01T20:54:00Z">
        <w:r>
          <w:t xml:space="preserve"> access to 5GC, the UE is not aware of the </w:t>
        </w:r>
      </w:ins>
      <w:ins w:id="33" w:author="QCOM-r01" w:date="2021-04-11T23:16:00Z">
        <w:r w:rsidR="004C7800">
          <w:t xml:space="preserve">NR </w:t>
        </w:r>
      </w:ins>
      <w:ins w:id="34" w:author="QCOM" w:date="2021-04-01T20:54:00Z">
        <w:r>
          <w:t xml:space="preserve">CGI </w:t>
        </w:r>
      </w:ins>
      <w:ins w:id="35" w:author="QCOM-r01" w:date="2021-04-11T23:16:00Z">
        <w:r w:rsidR="004C7800">
          <w:t xml:space="preserve">(NCGI) </w:t>
        </w:r>
      </w:ins>
      <w:ins w:id="36" w:author="QCOM" w:date="2021-04-01T20:54:00Z">
        <w:r>
          <w:t>provided by NG-RAN to the 5GC over the N2 interface.</w:t>
        </w:r>
      </w:ins>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0C6A2F8D"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5DD310A" w14:textId="34094114" w:rsidR="00101E85" w:rsidRDefault="00101E85" w:rsidP="00101E85">
      <w:pPr>
        <w:pStyle w:val="B1"/>
        <w:ind w:left="0" w:firstLine="0"/>
      </w:pPr>
    </w:p>
    <w:p w14:paraId="207115EC" w14:textId="2B19C25C"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D5212C" w14:textId="77777777" w:rsidR="00D471F1" w:rsidRDefault="00D471F1" w:rsidP="00D471F1">
      <w:pPr>
        <w:pStyle w:val="berschrift1"/>
      </w:pPr>
      <w:bookmarkStart w:id="37" w:name="_Toc58919191"/>
      <w:bookmarkStart w:id="38" w:name="_Toc67982834"/>
      <w:r>
        <w:lastRenderedPageBreak/>
        <w:t>H.2</w:t>
      </w:r>
      <w:r>
        <w:tab/>
        <w:t>UE specific behaviour</w:t>
      </w:r>
      <w:bookmarkEnd w:id="37"/>
      <w:bookmarkEnd w:id="38"/>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 xml:space="preserve">A UE shall not establish an emergency PDN connection or emergency PDU session if the UE initiated a </w:t>
      </w:r>
      <w:proofErr w:type="gramStart"/>
      <w:r>
        <w:t>non UE</w:t>
      </w:r>
      <w:proofErr w:type="gramEnd"/>
      <w:r>
        <w:t xml:space="preserve"> detectable emergency session and is subsequently informed by the network that the ongoing session is an emergency session.</w:t>
      </w:r>
    </w:p>
    <w:p w14:paraId="186C8D2C" w14:textId="77777777" w:rsidR="00D471F1" w:rsidRDefault="00D471F1" w:rsidP="00D471F1">
      <w:pPr>
        <w:pStyle w:val="NO"/>
      </w:pPr>
      <w:r>
        <w:t>NOTE 1:</w:t>
      </w:r>
      <w:r>
        <w:tab/>
        <w:t xml:space="preserve">If SRVCC is required in the network, an operator could download the local emergency numbers to avoid </w:t>
      </w:r>
      <w:proofErr w:type="gramStart"/>
      <w:r>
        <w:t>non UE</w:t>
      </w:r>
      <w:proofErr w:type="gramEnd"/>
      <w:r>
        <w:t xml:space="preserv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 xml:space="preserve">If the UE initiates a </w:t>
      </w:r>
      <w:proofErr w:type="gramStart"/>
      <w:r>
        <w:t>non UE</w:t>
      </w:r>
      <w:proofErr w:type="gramEnd"/>
      <w:r>
        <w:t xml:space="preserv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59044964" w:rsidR="00D471F1" w:rsidRDefault="00D471F1" w:rsidP="00D471F1">
      <w:pPr>
        <w:pStyle w:val="B1"/>
        <w:rPr>
          <w:ins w:id="39" w:author="QCOM-r01" w:date="2021-04-11T23:20:00Z"/>
        </w:rPr>
      </w:pPr>
      <w:r>
        <w:t>-</w:t>
      </w:r>
      <w:r>
        <w:tab/>
      </w:r>
      <w:ins w:id="40" w:author="QCOM-r01" w:date="2021-04-11T23:23:00Z">
        <w:r w:rsidR="004C7800">
          <w:t>F</w:t>
        </w:r>
        <w:r w:rsidR="004C7800" w:rsidRPr="004C7800">
          <w:t>or RATs other than NR satellite access to 5GC</w:t>
        </w:r>
        <w:r w:rsidR="004C7800">
          <w:t>,</w:t>
        </w:r>
        <w:r w:rsidR="004C7800" w:rsidRPr="004C7800">
          <w:t xml:space="preserve"> </w:t>
        </w:r>
        <w:r w:rsidR="004C7800">
          <w:t>t</w:t>
        </w:r>
      </w:ins>
      <w:del w:id="41" w:author="QCOM-r01" w:date="2021-04-11T23:23:00Z">
        <w:r w:rsidDel="004C7800">
          <w:delText>T</w:delText>
        </w:r>
      </w:del>
      <w:r>
        <w:t>he UE shall include the latest available Cell Global Identification (CGI) in the IMS emergency request establishing the emergency call.</w:t>
      </w:r>
    </w:p>
    <w:p w14:paraId="4D3DB885" w14:textId="1B96576E" w:rsidR="004C7800" w:rsidRDefault="004C7800" w:rsidP="00D471F1">
      <w:pPr>
        <w:pStyle w:val="B1"/>
      </w:pPr>
      <w:ins w:id="42" w:author="QCOM-r01" w:date="2021-04-11T23:20:00Z">
        <w:r>
          <w:t>-</w:t>
        </w:r>
        <w:r>
          <w:tab/>
        </w:r>
      </w:ins>
      <w:ins w:id="43" w:author="QCOM-r01" w:date="2021-04-11T23:22:00Z">
        <w:r w:rsidRPr="00F1007D">
          <w:t>For NR satellite access to 5GC, the UE is not aware of the</w:t>
        </w:r>
        <w:r>
          <w:t xml:space="preserve"> </w:t>
        </w:r>
        <w:r w:rsidRPr="00F1007D">
          <w:t xml:space="preserve">NR CGI (NCGI) provided to 5GC by NG-RAN and thus </w:t>
        </w:r>
        <w:r>
          <w:t>shall not</w:t>
        </w:r>
        <w:r w:rsidRPr="00F1007D">
          <w:t xml:space="preserve"> include the CGI in the IMS emergency request. The UE shall instead include an indication of </w:t>
        </w:r>
        <w:r>
          <w:t xml:space="preserve">NR satellite </w:t>
        </w:r>
        <w:r w:rsidRPr="00F1007D">
          <w:t>access to 5GC in the IMS emergency request</w:t>
        </w:r>
      </w:ins>
      <w:ins w:id="44" w:author="QCOM-r01" w:date="2021-04-11T23:24:00Z">
        <w:r>
          <w:t>.</w:t>
        </w:r>
      </w:ins>
    </w:p>
    <w:p w14:paraId="3B1DBD01" w14:textId="77777777" w:rsidR="009C02C7" w:rsidRDefault="00D471F1" w:rsidP="009C02C7">
      <w:pPr>
        <w:pStyle w:val="NO"/>
        <w:rPr>
          <w:ins w:id="45" w:author="QCOM" w:date="2021-04-01T20:56:00Z"/>
        </w:rPr>
      </w:pPr>
      <w:r>
        <w:t>NOTE 2:</w:t>
      </w:r>
      <w:r>
        <w:tab/>
        <w:t>When using UTRAN, the UE is not always able to read the current cell identity and in some cases the UE can be connected to several cells simultaneously.</w:t>
      </w:r>
    </w:p>
    <w:p w14:paraId="673D8BD0" w14:textId="31201B05" w:rsidR="00D471F1" w:rsidDel="004C7800" w:rsidRDefault="009C02C7" w:rsidP="00D471F1">
      <w:pPr>
        <w:pStyle w:val="NO"/>
        <w:rPr>
          <w:del w:id="46" w:author="QCOM-r01" w:date="2021-04-11T23:22:00Z"/>
        </w:rPr>
      </w:pPr>
      <w:ins w:id="47" w:author="QCOM" w:date="2021-04-01T20:56:00Z">
        <w:del w:id="48" w:author="QCOM-r01" w:date="2021-04-11T23:22:00Z">
          <w:r w:rsidDel="004C7800">
            <w:delText>NOTE 3:</w:delText>
          </w:r>
          <w:r w:rsidDel="004C7800">
            <w:tab/>
            <w:delText xml:space="preserve">For </w:delText>
          </w:r>
        </w:del>
      </w:ins>
      <w:ins w:id="49" w:author="QCOM" w:date="2021-04-01T22:30:00Z">
        <w:del w:id="50" w:author="QCOM-r01" w:date="2021-04-11T23:22:00Z">
          <w:r w:rsidR="001651F6" w:rsidDel="004C7800">
            <w:delText xml:space="preserve">NR satellite </w:delText>
          </w:r>
        </w:del>
      </w:ins>
      <w:ins w:id="51" w:author="QCOM" w:date="2021-04-01T20:56:00Z">
        <w:del w:id="52" w:author="QCOM-r01" w:date="2021-04-11T23:22:00Z">
          <w:r w:rsidDel="004C7800">
            <w:delText xml:space="preserve">access to 5GC, the UE is not aware of the NR CGI (NCGI) provided to 5GC by NG-RAN and thus cannot include the CGI in the IMS emergency request. The UE shall instead include an indication of </w:delText>
          </w:r>
        </w:del>
      </w:ins>
      <w:ins w:id="53" w:author="QCOM" w:date="2021-04-05T21:52:00Z">
        <w:del w:id="54" w:author="QCOM-r01" w:date="2021-04-11T23:22:00Z">
          <w:r w:rsidR="00132881" w:rsidDel="004C7800">
            <w:delText xml:space="preserve">NR satellite </w:delText>
          </w:r>
        </w:del>
      </w:ins>
      <w:ins w:id="55" w:author="QCOM" w:date="2021-04-01T20:56:00Z">
        <w:del w:id="56" w:author="QCOM-r01" w:date="2021-04-11T23:22:00Z">
          <w:r w:rsidDel="004C7800">
            <w:delText>access to 5GC in the IMS emergency request.</w:delText>
          </w:r>
        </w:del>
      </w:ins>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 22.101 [8] clause 10.4, media codec and format support is specified in TS 26.114 [34].</w:t>
      </w:r>
    </w:p>
    <w:p w14:paraId="7ED22516" w14:textId="0633C0EA" w:rsidR="00D471F1" w:rsidRDefault="00D471F1" w:rsidP="00D471F1">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5EE5A6DD" w14:textId="5F47C252" w:rsidR="00D471F1" w:rsidRDefault="00D471F1" w:rsidP="00D471F1">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2B3F5F74" w14:textId="4F90FD32" w:rsidR="00D471F1" w:rsidRDefault="00D471F1" w:rsidP="00D471F1">
      <w:pPr>
        <w:pStyle w:val="B1"/>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John MEREDITH" w:date="2020-02-03T09:35:00Z" w:initials="JMM">
    <w:p w14:paraId="6CB076DA" w14:textId="77777777" w:rsidR="00101E85" w:rsidRDefault="00101E85" w:rsidP="00101E85">
      <w:pPr>
        <w:pStyle w:val="Kommentartext"/>
      </w:pPr>
      <w:r>
        <w:rPr>
          <w:rStyle w:val="Kommentarzeichen"/>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DE929" w14:textId="77777777" w:rsidR="00BC557E" w:rsidRDefault="00BC557E">
      <w:r>
        <w:separator/>
      </w:r>
    </w:p>
  </w:endnote>
  <w:endnote w:type="continuationSeparator" w:id="0">
    <w:p w14:paraId="33010EA2" w14:textId="77777777" w:rsidR="00BC557E" w:rsidRDefault="00BC5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77777777" w:rsidR="00A5225E" w:rsidRDefault="00A5225E">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CBC59" w14:textId="77777777" w:rsidR="00BC557E" w:rsidRDefault="00BC557E">
      <w:r>
        <w:separator/>
      </w:r>
    </w:p>
  </w:footnote>
  <w:footnote w:type="continuationSeparator" w:id="0">
    <w:p w14:paraId="6D84B3C9" w14:textId="77777777" w:rsidR="00BC557E" w:rsidRDefault="00BC5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8E" w14:textId="77777777" w:rsidR="00101E85" w:rsidRDefault="00101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9D2F" w14:textId="3351EB9D" w:rsidR="00A5225E" w:rsidRDefault="00A522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7E0B">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5D9BC646" w14:textId="77777777" w:rsidR="00A5225E" w:rsidRDefault="00A522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642208D" w:rsidR="00A5225E" w:rsidRDefault="00A522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7E0B">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27FD4B71" w14:textId="77777777" w:rsidR="00A5225E" w:rsidRDefault="00A5225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rson w15:author="Murhammer, Leopold">
    <w15:presenceInfo w15:providerId="None" w15:userId="Murhammer, Leopold"/>
  </w15:person>
  <w15:person w15:author="John MEREDITH">
    <w15:presenceInfo w15:providerId="AD" w15:userId="S::John.Meredith@etsi.org::524b9e6e-771c-4a58-828a-fb0a2ef64260"/>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A80"/>
    <w:rsid w:val="00062023"/>
    <w:rsid w:val="000655A6"/>
    <w:rsid w:val="00080512"/>
    <w:rsid w:val="000C47C3"/>
    <w:rsid w:val="000D58AB"/>
    <w:rsid w:val="00101E85"/>
    <w:rsid w:val="00132881"/>
    <w:rsid w:val="00133525"/>
    <w:rsid w:val="001651F6"/>
    <w:rsid w:val="001A4C42"/>
    <w:rsid w:val="001A7420"/>
    <w:rsid w:val="001B6637"/>
    <w:rsid w:val="001C21C3"/>
    <w:rsid w:val="001D02C2"/>
    <w:rsid w:val="001F0C1D"/>
    <w:rsid w:val="001F1132"/>
    <w:rsid w:val="001F168B"/>
    <w:rsid w:val="001F3550"/>
    <w:rsid w:val="002347A2"/>
    <w:rsid w:val="002675F0"/>
    <w:rsid w:val="002B3310"/>
    <w:rsid w:val="002B6339"/>
    <w:rsid w:val="002E00EE"/>
    <w:rsid w:val="003172DC"/>
    <w:rsid w:val="0035462D"/>
    <w:rsid w:val="003765B8"/>
    <w:rsid w:val="003C3971"/>
    <w:rsid w:val="00423334"/>
    <w:rsid w:val="004345EC"/>
    <w:rsid w:val="00465515"/>
    <w:rsid w:val="004A3F66"/>
    <w:rsid w:val="004C7800"/>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1CC4"/>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B52E6"/>
    <w:rsid w:val="007B600E"/>
    <w:rsid w:val="007D3C89"/>
    <w:rsid w:val="007F0F4A"/>
    <w:rsid w:val="008028A4"/>
    <w:rsid w:val="00830747"/>
    <w:rsid w:val="008768CA"/>
    <w:rsid w:val="008A2CA4"/>
    <w:rsid w:val="008C384C"/>
    <w:rsid w:val="008C54B0"/>
    <w:rsid w:val="0090271F"/>
    <w:rsid w:val="00902E23"/>
    <w:rsid w:val="009114D7"/>
    <w:rsid w:val="0091348E"/>
    <w:rsid w:val="00917CCB"/>
    <w:rsid w:val="00942EC2"/>
    <w:rsid w:val="009C02C7"/>
    <w:rsid w:val="009F37B7"/>
    <w:rsid w:val="00A10F02"/>
    <w:rsid w:val="00A164B4"/>
    <w:rsid w:val="00A26956"/>
    <w:rsid w:val="00A27486"/>
    <w:rsid w:val="00A5225E"/>
    <w:rsid w:val="00A53724"/>
    <w:rsid w:val="00A56066"/>
    <w:rsid w:val="00A73129"/>
    <w:rsid w:val="00A82346"/>
    <w:rsid w:val="00A92BA1"/>
    <w:rsid w:val="00AC6BC6"/>
    <w:rsid w:val="00AE65E2"/>
    <w:rsid w:val="00B15449"/>
    <w:rsid w:val="00B23AFD"/>
    <w:rsid w:val="00B668B7"/>
    <w:rsid w:val="00B93086"/>
    <w:rsid w:val="00B97E0B"/>
    <w:rsid w:val="00BA19ED"/>
    <w:rsid w:val="00BA4B8D"/>
    <w:rsid w:val="00BC0F7D"/>
    <w:rsid w:val="00BC557E"/>
    <w:rsid w:val="00BD7D31"/>
    <w:rsid w:val="00BE3255"/>
    <w:rsid w:val="00BF128E"/>
    <w:rsid w:val="00BF42A3"/>
    <w:rsid w:val="00C074DD"/>
    <w:rsid w:val="00C1496A"/>
    <w:rsid w:val="00C33079"/>
    <w:rsid w:val="00C45231"/>
    <w:rsid w:val="00C72833"/>
    <w:rsid w:val="00C758B6"/>
    <w:rsid w:val="00C80F1D"/>
    <w:rsid w:val="00C93F40"/>
    <w:rsid w:val="00CA3D0C"/>
    <w:rsid w:val="00D11E8F"/>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74026F"/>
    <w:rPr>
      <w:color w:val="0563C1" w:themeColor="hyperlink"/>
      <w:u w:val="single"/>
    </w:rPr>
  </w:style>
  <w:style w:type="character" w:styleId="NichtaufgelsteErwhnung">
    <w:name w:val="Unresolved Mention"/>
    <w:basedOn w:val="Absatz-Standardschriftart"/>
    <w:uiPriority w:val="99"/>
    <w:semiHidden/>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paragraph" w:styleId="Index1">
    <w:name w:val="index 1"/>
    <w:basedOn w:val="Standard"/>
    <w:rsid w:val="00D471F1"/>
    <w:pPr>
      <w:keepLines/>
      <w:spacing w:after="0"/>
    </w:pPr>
  </w:style>
  <w:style w:type="paragraph" w:styleId="Index2">
    <w:name w:val="index 2"/>
    <w:basedOn w:val="Index1"/>
    <w:rsid w:val="00D471F1"/>
    <w:pPr>
      <w:ind w:left="284"/>
    </w:pPr>
  </w:style>
  <w:style w:type="character" w:styleId="Funotenzeichen">
    <w:name w:val="footnote reference"/>
    <w:rsid w:val="00D471F1"/>
    <w:rPr>
      <w:b/>
      <w:position w:val="6"/>
      <w:sz w:val="16"/>
    </w:rPr>
  </w:style>
  <w:style w:type="paragraph" w:styleId="Funotentext">
    <w:name w:val="footnote text"/>
    <w:basedOn w:val="Standard"/>
    <w:link w:val="FunotentextZchn"/>
    <w:rsid w:val="00D471F1"/>
    <w:pPr>
      <w:keepLines/>
      <w:spacing w:after="0"/>
      <w:ind w:left="454" w:hanging="454"/>
    </w:pPr>
    <w:rPr>
      <w:sz w:val="16"/>
    </w:rPr>
  </w:style>
  <w:style w:type="character" w:customStyle="1" w:styleId="FunotentextZchn">
    <w:name w:val="Fußnotentext Zchn"/>
    <w:basedOn w:val="Absatz-Standardschriftart"/>
    <w:link w:val="Funotentext"/>
    <w:rsid w:val="00D471F1"/>
    <w:rPr>
      <w:sz w:val="16"/>
      <w:lang w:eastAsia="en-US"/>
    </w:rPr>
  </w:style>
  <w:style w:type="paragraph" w:styleId="Listennummer2">
    <w:name w:val="List Number 2"/>
    <w:basedOn w:val="Listennummer"/>
    <w:rsid w:val="00D471F1"/>
    <w:pPr>
      <w:ind w:left="851"/>
    </w:pPr>
  </w:style>
  <w:style w:type="paragraph" w:styleId="Listennummer">
    <w:name w:val="List Number"/>
    <w:basedOn w:val="Liste"/>
    <w:rsid w:val="00D471F1"/>
  </w:style>
  <w:style w:type="paragraph" w:styleId="Liste">
    <w:name w:val="List"/>
    <w:basedOn w:val="Standard"/>
    <w:rsid w:val="00D471F1"/>
    <w:pPr>
      <w:ind w:left="568" w:hanging="284"/>
    </w:pPr>
  </w:style>
  <w:style w:type="paragraph" w:styleId="Aufzhlungszeichen2">
    <w:name w:val="List Bullet 2"/>
    <w:basedOn w:val="Aufzhlungszeichen"/>
    <w:rsid w:val="00D471F1"/>
    <w:pPr>
      <w:ind w:left="851"/>
    </w:pPr>
  </w:style>
  <w:style w:type="paragraph" w:styleId="Aufzhlungszeichen">
    <w:name w:val="List Bullet"/>
    <w:basedOn w:val="Liste"/>
    <w:rsid w:val="00D471F1"/>
  </w:style>
  <w:style w:type="paragraph" w:styleId="Aufzhlungszeichen3">
    <w:name w:val="List Bullet 3"/>
    <w:basedOn w:val="Aufzhlungszeichen2"/>
    <w:rsid w:val="00D471F1"/>
    <w:pPr>
      <w:ind w:left="1135"/>
    </w:pPr>
  </w:style>
  <w:style w:type="paragraph" w:styleId="Liste2">
    <w:name w:val="List 2"/>
    <w:basedOn w:val="Liste"/>
    <w:rsid w:val="00D471F1"/>
    <w:pPr>
      <w:ind w:left="851"/>
    </w:pPr>
  </w:style>
  <w:style w:type="paragraph" w:styleId="Liste3">
    <w:name w:val="List 3"/>
    <w:basedOn w:val="Liste2"/>
    <w:rsid w:val="00D471F1"/>
    <w:pPr>
      <w:ind w:left="1135"/>
    </w:pPr>
  </w:style>
  <w:style w:type="paragraph" w:styleId="Liste4">
    <w:name w:val="List 4"/>
    <w:basedOn w:val="Liste3"/>
    <w:rsid w:val="00D471F1"/>
    <w:pPr>
      <w:ind w:left="1418"/>
    </w:pPr>
  </w:style>
  <w:style w:type="paragraph" w:styleId="Liste5">
    <w:name w:val="List 5"/>
    <w:basedOn w:val="Liste4"/>
    <w:rsid w:val="00D471F1"/>
    <w:pPr>
      <w:ind w:left="1702"/>
    </w:pPr>
  </w:style>
  <w:style w:type="paragraph" w:styleId="Aufzhlungszeichen4">
    <w:name w:val="List Bullet 4"/>
    <w:basedOn w:val="Aufzhlungszeichen3"/>
    <w:rsid w:val="00D471F1"/>
    <w:pPr>
      <w:ind w:left="1418"/>
    </w:pPr>
  </w:style>
  <w:style w:type="paragraph" w:styleId="Aufzhlungszeichen5">
    <w:name w:val="List Bullet 5"/>
    <w:basedOn w:val="Aufzhlungszeichen4"/>
    <w:rsid w:val="00D471F1"/>
    <w:pPr>
      <w:ind w:left="1702"/>
    </w:pPr>
  </w:style>
  <w:style w:type="paragraph" w:styleId="Indexberschrift">
    <w:name w:val="index heading"/>
    <w:basedOn w:val="Standard"/>
    <w:next w:val="Standard"/>
    <w:rsid w:val="00D471F1"/>
    <w:pPr>
      <w:pBdr>
        <w:top w:val="single" w:sz="12" w:space="0" w:color="auto"/>
      </w:pBdr>
      <w:spacing w:before="360" w:after="240"/>
    </w:pPr>
    <w:rPr>
      <w:b/>
      <w:i/>
      <w:sz w:val="26"/>
    </w:rPr>
  </w:style>
  <w:style w:type="paragraph" w:styleId="Beschriftung">
    <w:name w:val="caption"/>
    <w:basedOn w:val="Standard"/>
    <w:next w:val="Standard"/>
    <w:qFormat/>
    <w:rsid w:val="00D471F1"/>
    <w:pPr>
      <w:spacing w:before="120" w:after="120"/>
    </w:pPr>
    <w:rPr>
      <w:b/>
    </w:rPr>
  </w:style>
  <w:style w:type="paragraph" w:styleId="Dokumentstruktur">
    <w:name w:val="Document Map"/>
    <w:basedOn w:val="Standard"/>
    <w:link w:val="DokumentstrukturZchn"/>
    <w:rsid w:val="00D471F1"/>
    <w:pPr>
      <w:shd w:val="clear" w:color="auto" w:fill="000080"/>
    </w:pPr>
    <w:rPr>
      <w:rFonts w:ascii="Tahoma" w:hAnsi="Tahoma"/>
    </w:rPr>
  </w:style>
  <w:style w:type="character" w:customStyle="1" w:styleId="DokumentstrukturZchn">
    <w:name w:val="Dokumentstruktur Zchn"/>
    <w:basedOn w:val="Absatz-Standardschriftart"/>
    <w:link w:val="Dokumentstruktur"/>
    <w:rsid w:val="00D471F1"/>
    <w:rPr>
      <w:rFonts w:ascii="Tahoma" w:hAnsi="Tahoma"/>
      <w:shd w:val="clear" w:color="auto" w:fill="000080"/>
      <w:lang w:eastAsia="en-US"/>
    </w:rPr>
  </w:style>
  <w:style w:type="paragraph" w:styleId="NurText">
    <w:name w:val="Plain Text"/>
    <w:basedOn w:val="Standard"/>
    <w:link w:val="NurTextZchn"/>
    <w:rsid w:val="00D471F1"/>
    <w:rPr>
      <w:rFonts w:ascii="Courier New" w:hAnsi="Courier New"/>
      <w:lang w:val="nb-NO"/>
    </w:rPr>
  </w:style>
  <w:style w:type="character" w:customStyle="1" w:styleId="NurTextZchn">
    <w:name w:val="Nur Text Zchn"/>
    <w:basedOn w:val="Absatz-Standardschriftart"/>
    <w:link w:val="NurText"/>
    <w:rsid w:val="00D471F1"/>
    <w:rPr>
      <w:rFonts w:ascii="Courier New" w:hAnsi="Courier New"/>
      <w:lang w:val="nb-NO" w:eastAsia="en-US"/>
    </w:rPr>
  </w:style>
  <w:style w:type="paragraph" w:styleId="Textkrper">
    <w:name w:val="Body Text"/>
    <w:basedOn w:val="Standard"/>
    <w:link w:val="TextkrperZchn"/>
    <w:rsid w:val="00D471F1"/>
  </w:style>
  <w:style w:type="character" w:customStyle="1" w:styleId="TextkrperZchn">
    <w:name w:val="Textkörper Zchn"/>
    <w:basedOn w:val="Absatz-Standardschriftart"/>
    <w:link w:val="Textkrper"/>
    <w:rsid w:val="00D471F1"/>
    <w:rPr>
      <w:lang w:eastAsia="en-US"/>
    </w:rPr>
  </w:style>
  <w:style w:type="character" w:styleId="Kommentarzeichen">
    <w:name w:val="annotation reference"/>
    <w:rsid w:val="00D471F1"/>
    <w:rPr>
      <w:sz w:val="16"/>
    </w:rPr>
  </w:style>
  <w:style w:type="paragraph" w:styleId="Kommentartext">
    <w:name w:val="annotation text"/>
    <w:basedOn w:val="Standard"/>
    <w:link w:val="KommentartextZchn"/>
    <w:rsid w:val="00D471F1"/>
  </w:style>
  <w:style w:type="character" w:customStyle="1" w:styleId="KommentartextZchn">
    <w:name w:val="Kommentartext Zchn"/>
    <w:basedOn w:val="Absatz-Standardschriftart"/>
    <w:link w:val="Kommentartext"/>
    <w:rsid w:val="00D471F1"/>
    <w:rPr>
      <w:lang w:eastAsia="en-US"/>
    </w:rPr>
  </w:style>
  <w:style w:type="paragraph" w:styleId="Textkrper2">
    <w:name w:val="Body Text 2"/>
    <w:basedOn w:val="Standard"/>
    <w:link w:val="Textkrper2Zchn"/>
    <w:rsid w:val="00D471F1"/>
    <w:rPr>
      <w:color w:val="FF0000"/>
    </w:rPr>
  </w:style>
  <w:style w:type="character" w:customStyle="1" w:styleId="Textkrper2Zchn">
    <w:name w:val="Textkörper 2 Zchn"/>
    <w:basedOn w:val="Absatz-Standardschriftart"/>
    <w:link w:val="Textkrper2"/>
    <w:rsid w:val="00D471F1"/>
    <w:rPr>
      <w:color w:val="FF0000"/>
      <w:lang w:eastAsia="en-US"/>
    </w:rPr>
  </w:style>
  <w:style w:type="paragraph" w:styleId="Textkrper-Einzug2">
    <w:name w:val="Body Text Indent 2"/>
    <w:basedOn w:val="Standard"/>
    <w:link w:val="Textkrper-Einzug2Zchn"/>
    <w:rsid w:val="00D471F1"/>
    <w:pPr>
      <w:spacing w:after="120" w:line="480" w:lineRule="auto"/>
      <w:ind w:left="360"/>
    </w:pPr>
  </w:style>
  <w:style w:type="character" w:customStyle="1" w:styleId="Textkrper-Einzug2Zchn">
    <w:name w:val="Textkörper-Einzug 2 Zchn"/>
    <w:basedOn w:val="Absatz-Standardschriftart"/>
    <w:link w:val="Textkrper-Einzug2"/>
    <w:rsid w:val="00D471F1"/>
    <w:rPr>
      <w:lang w:eastAsia="en-US"/>
    </w:rPr>
  </w:style>
  <w:style w:type="character" w:customStyle="1" w:styleId="B1Char">
    <w:name w:val="B1 Char"/>
    <w:link w:val="B1"/>
    <w:rsid w:val="00D471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37B4F-CDB6-486E-9380-80798D267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2975</Words>
  <Characters>18746</Characters>
  <Application>Microsoft Office Word</Application>
  <DocSecurity>0</DocSecurity>
  <Lines>156</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23.167</vt:lpstr>
      <vt:lpstr>3GPP TS 23.167</vt:lpstr>
    </vt:vector>
  </TitlesOfParts>
  <Company>ETSI</Company>
  <LinksUpToDate>false</LinksUpToDate>
  <CharactersWithSpaces>21678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Murhammer, Leopold</cp:lastModifiedBy>
  <cp:revision>3</cp:revision>
  <cp:lastPrinted>2019-02-25T14:05:00Z</cp:lastPrinted>
  <dcterms:created xsi:type="dcterms:W3CDTF">2021-04-12T09:25:00Z</dcterms:created>
  <dcterms:modified xsi:type="dcterms:W3CDTF">2021-04-12T09:33:00Z</dcterms:modified>
</cp:coreProperties>
</file>